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87175" w14:textId="14E22298" w:rsidR="00BA00AB" w:rsidRDefault="0082059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GOION (GUDGEON)</w:t>
      </w:r>
      <w:r>
        <w:rPr>
          <w:rFonts w:ascii="Times New Roman" w:hAnsi="Times New Roman" w:cs="Times New Roman"/>
          <w:sz w:val="24"/>
          <w:szCs w:val="24"/>
        </w:rPr>
        <w:t xml:space="preserve">      (d.ca.1411)</w:t>
      </w:r>
    </w:p>
    <w:p w14:paraId="4255E780" w14:textId="5E37F773" w:rsidR="00820595" w:rsidRDefault="0082059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Sutton on Lound, Nottinghamshire.</w:t>
      </w:r>
    </w:p>
    <w:p w14:paraId="241CDB68" w14:textId="0219FC74" w:rsidR="00820595" w:rsidRDefault="0082059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F68F2F" w14:textId="42DFDBE3" w:rsidR="00820595" w:rsidRDefault="0082059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036DD5" w14:textId="518375DA" w:rsidR="00820595" w:rsidRDefault="0082059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1411</w:t>
      </w:r>
      <w:r>
        <w:rPr>
          <w:rFonts w:ascii="Times New Roman" w:hAnsi="Times New Roman" w:cs="Times New Roman"/>
          <w:sz w:val="24"/>
          <w:szCs w:val="24"/>
        </w:rPr>
        <w:tab/>
        <w:t>Probate of his Will.</w:t>
      </w:r>
    </w:p>
    <w:p w14:paraId="3B4D0D3A" w14:textId="2C47C289" w:rsidR="00820595" w:rsidRDefault="0082059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(York Medieval Probate Index, 1267-1500)</w:t>
      </w:r>
    </w:p>
    <w:p w14:paraId="57FED709" w14:textId="668C693B" w:rsidR="00820595" w:rsidRDefault="0082059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ADEB07" w14:textId="321E4948" w:rsidR="00820595" w:rsidRDefault="0082059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EE0B8C" w14:textId="2F1E619D" w:rsidR="00820595" w:rsidRPr="00820595" w:rsidRDefault="0082059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June 2022</w:t>
      </w:r>
    </w:p>
    <w:sectPr w:rsidR="00820595" w:rsidRPr="008205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BF111" w14:textId="77777777" w:rsidR="00820595" w:rsidRDefault="00820595" w:rsidP="009139A6">
      <w:r>
        <w:separator/>
      </w:r>
    </w:p>
  </w:endnote>
  <w:endnote w:type="continuationSeparator" w:id="0">
    <w:p w14:paraId="3177A07B" w14:textId="77777777" w:rsidR="00820595" w:rsidRDefault="008205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D5E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F94B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DA2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54CB9" w14:textId="77777777" w:rsidR="00820595" w:rsidRDefault="00820595" w:rsidP="009139A6">
      <w:r>
        <w:separator/>
      </w:r>
    </w:p>
  </w:footnote>
  <w:footnote w:type="continuationSeparator" w:id="0">
    <w:p w14:paraId="0841D77C" w14:textId="77777777" w:rsidR="00820595" w:rsidRDefault="008205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954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3DD1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04C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595"/>
    <w:rsid w:val="000666E0"/>
    <w:rsid w:val="002510B7"/>
    <w:rsid w:val="005C130B"/>
    <w:rsid w:val="00820595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2C98A"/>
  <w15:chartTrackingRefBased/>
  <w15:docId w15:val="{2A6FF6AF-C51E-4D08-AD6F-2DC99F65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2022-06-03T16:43:00Z</dcterms:created>
  <dcterms:modified xsi:type="dcterms:W3CDTF">2022-06-03T16:47:00Z</dcterms:modified>
</cp:coreProperties>
</file>